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28DB4" w14:textId="77777777" w:rsidR="00620485" w:rsidRDefault="00620485" w:rsidP="00620485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George PLOWMAN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79E30C60" w14:textId="77777777" w:rsidR="00620485" w:rsidRDefault="00620485" w:rsidP="00620485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165EC4DA" w14:textId="77777777" w:rsidR="00620485" w:rsidRDefault="00620485" w:rsidP="00620485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4CB289FB" w14:textId="77777777" w:rsidR="00620485" w:rsidRDefault="00620485" w:rsidP="00620485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28 Oct.1484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</w:t>
      </w:r>
      <w:proofErr w:type="spellStart"/>
      <w:r>
        <w:rPr>
          <w:rFonts w:eastAsia="Times New Roman" w:cs="Times New Roman"/>
          <w:szCs w:val="24"/>
        </w:rPr>
        <w:t>Fordingbridge</w:t>
      </w:r>
      <w:proofErr w:type="spellEnd"/>
      <w:r>
        <w:rPr>
          <w:rFonts w:eastAsia="Times New Roman" w:cs="Times New Roman"/>
          <w:szCs w:val="24"/>
        </w:rPr>
        <w:t>,</w:t>
      </w:r>
    </w:p>
    <w:p w14:paraId="78643128" w14:textId="77777777" w:rsidR="00620485" w:rsidRDefault="00620485" w:rsidP="00620485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Hampshire, into </w:t>
      </w:r>
      <w:proofErr w:type="gramStart"/>
      <w:r>
        <w:rPr>
          <w:rFonts w:eastAsia="Times New Roman" w:cs="Times New Roman"/>
          <w:szCs w:val="24"/>
        </w:rPr>
        <w:t>lands</w:t>
      </w:r>
      <w:proofErr w:type="gramEnd"/>
      <w:r>
        <w:rPr>
          <w:rFonts w:eastAsia="Times New Roman" w:cs="Times New Roman"/>
          <w:szCs w:val="24"/>
        </w:rPr>
        <w:t xml:space="preserve"> of Charles </w:t>
      </w:r>
      <w:proofErr w:type="spellStart"/>
      <w:r>
        <w:rPr>
          <w:rFonts w:eastAsia="Times New Roman" w:cs="Times New Roman"/>
          <w:szCs w:val="24"/>
        </w:rPr>
        <w:t>Bulkeley</w:t>
      </w:r>
      <w:proofErr w:type="spellEnd"/>
      <w:r>
        <w:rPr>
          <w:rFonts w:eastAsia="Times New Roman" w:cs="Times New Roman"/>
          <w:szCs w:val="24"/>
        </w:rPr>
        <w:t>(q.v.).</w:t>
      </w:r>
    </w:p>
    <w:p w14:paraId="36BEB69B" w14:textId="77777777" w:rsidR="00620485" w:rsidRDefault="00620485" w:rsidP="00620485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4D702183" w14:textId="77777777" w:rsidR="00620485" w:rsidRDefault="00620485" w:rsidP="00620485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p.98)</w:t>
      </w:r>
    </w:p>
    <w:p w14:paraId="61C28A2F" w14:textId="77777777" w:rsidR="00620485" w:rsidRDefault="00620485" w:rsidP="00620485">
      <w:pPr>
        <w:pStyle w:val="NoSpacing"/>
        <w:rPr>
          <w:rFonts w:eastAsia="Times New Roman" w:cs="Times New Roman"/>
          <w:szCs w:val="24"/>
        </w:rPr>
      </w:pPr>
    </w:p>
    <w:p w14:paraId="7F3C26FB" w14:textId="77777777" w:rsidR="00620485" w:rsidRDefault="00620485" w:rsidP="00620485">
      <w:pPr>
        <w:pStyle w:val="NoSpacing"/>
        <w:rPr>
          <w:rFonts w:eastAsia="Times New Roman" w:cs="Times New Roman"/>
          <w:szCs w:val="24"/>
        </w:rPr>
      </w:pPr>
    </w:p>
    <w:p w14:paraId="41B05954" w14:textId="77777777" w:rsidR="00620485" w:rsidRDefault="00620485" w:rsidP="0062048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20 July 2023</w:t>
      </w:r>
    </w:p>
    <w:p w14:paraId="621EA71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B2B93" w14:textId="77777777" w:rsidR="00620485" w:rsidRDefault="00620485" w:rsidP="009139A6">
      <w:r>
        <w:separator/>
      </w:r>
    </w:p>
  </w:endnote>
  <w:endnote w:type="continuationSeparator" w:id="0">
    <w:p w14:paraId="6015B0F1" w14:textId="77777777" w:rsidR="00620485" w:rsidRDefault="0062048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378A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1908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FDB8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CEA02" w14:textId="77777777" w:rsidR="00620485" w:rsidRDefault="00620485" w:rsidP="009139A6">
      <w:r>
        <w:separator/>
      </w:r>
    </w:p>
  </w:footnote>
  <w:footnote w:type="continuationSeparator" w:id="0">
    <w:p w14:paraId="22D7C061" w14:textId="77777777" w:rsidR="00620485" w:rsidRDefault="0062048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86E7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BF34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BD2D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485"/>
    <w:rsid w:val="000666E0"/>
    <w:rsid w:val="002510B7"/>
    <w:rsid w:val="005C130B"/>
    <w:rsid w:val="00620485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50EDA"/>
  <w15:chartTrackingRefBased/>
  <w15:docId w15:val="{4666E0DA-D101-4383-B55C-C41DDDDC5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2023-07-20T18:49:00Z</dcterms:created>
  <dcterms:modified xsi:type="dcterms:W3CDTF">2023-07-20T18:49:00Z</dcterms:modified>
</cp:coreProperties>
</file>